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退役军人服务站示范创建试点建设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退役军人服务站示范创建试点建设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按照去年区级创建指标，预计2025年完成创建9个村级退役军人服务站示范型建设工作，每个服务站补贴100000元，共需900000元。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按照去年区级创建指标，预计2025年完成创建9个村级退役军人服务站示范型建设工作，每个服务站补贴100000元，共900000元。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退役军人服务站示范创建试点建设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主要工作内容：按照去年区级创建指标，预计202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年完成创建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个村级退役军人服务站示范型建设工作，每个服务站补贴1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0000元，共需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00000元。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0万元。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退役军人服务站示范创建试点建设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年底前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按要求完成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0E1AFF"/>
    <w:rsid w:val="09AA3275"/>
    <w:rsid w:val="0A5D4D63"/>
    <w:rsid w:val="0DB11976"/>
    <w:rsid w:val="120F28BD"/>
    <w:rsid w:val="13F73D10"/>
    <w:rsid w:val="161133F9"/>
    <w:rsid w:val="2C3A6A6A"/>
    <w:rsid w:val="2F471EE1"/>
    <w:rsid w:val="308113CB"/>
    <w:rsid w:val="34B53ED7"/>
    <w:rsid w:val="34F279A9"/>
    <w:rsid w:val="3BCF131E"/>
    <w:rsid w:val="43157C78"/>
    <w:rsid w:val="478B17FC"/>
    <w:rsid w:val="4C423A39"/>
    <w:rsid w:val="4F0A0394"/>
    <w:rsid w:val="4F815F87"/>
    <w:rsid w:val="51E210CD"/>
    <w:rsid w:val="54F9326F"/>
    <w:rsid w:val="55092C73"/>
    <w:rsid w:val="59467262"/>
    <w:rsid w:val="625005B0"/>
    <w:rsid w:val="649962A7"/>
    <w:rsid w:val="651C2939"/>
    <w:rsid w:val="69A25385"/>
    <w:rsid w:val="6D535020"/>
    <w:rsid w:val="6EC3101E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2024-07-15T02:37:02Z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